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0037F" w:rsidRDefault="00DD7A4A">
      <w:pPr>
        <w:sectPr w:rsidR="0010037F">
          <w:pgSz w:w="11800" w:h="16517"/>
          <w:pgMar w:top="1440" w:right="1440" w:bottom="875" w:left="1440" w:header="720" w:footer="720" w:gutter="0"/>
          <w:cols w:space="720"/>
        </w:sectPr>
      </w:pPr>
      <w:bookmarkStart w:id="0" w:name="_GoBack"/>
      <w:bookmarkEnd w:id="0"/>
      <w:r>
        <w:rPr>
          <w:noProof/>
          <w:sz w:val="24"/>
          <w:szCs w:val="24"/>
        </w:rPr>
        <w:drawing>
          <wp:anchor distT="0" distB="0" distL="114300" distR="114300" simplePos="0" relativeHeight="251637248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498079" cy="10488296"/>
            <wp:effectExtent l="0" t="0" r="7621" b="8254"/>
            <wp:wrapNone/>
            <wp:docPr id="1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498079" cy="10488296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:rsidR="0010037F" w:rsidRDefault="00DD7A4A">
      <w:pPr>
        <w:jc w:val="center"/>
        <w:sectPr w:rsidR="0010037F">
          <w:pgSz w:w="11840" w:h="16517"/>
          <w:pgMar w:top="1440" w:right="1440" w:bottom="875" w:left="1440" w:header="720" w:footer="720" w:gutter="0"/>
          <w:cols w:space="720"/>
        </w:sectPr>
      </w:pPr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38272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16496" cy="10488296"/>
            <wp:effectExtent l="0" t="0" r="8254" b="8254"/>
            <wp:wrapNone/>
            <wp:docPr id="2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16496" cy="10488296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:rsidR="0010037F" w:rsidRDefault="00DD7A4A">
      <w:pPr>
        <w:jc w:val="center"/>
        <w:sectPr w:rsidR="0010037F">
          <w:pgSz w:w="11820" w:h="16517"/>
          <w:pgMar w:top="1440" w:right="1440" w:bottom="875" w:left="1440" w:header="720" w:footer="720" w:gutter="0"/>
          <w:cols w:space="720"/>
        </w:sectPr>
      </w:pPr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39296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06967" cy="10488296"/>
            <wp:effectExtent l="0" t="0" r="0" b="8254"/>
            <wp:wrapNone/>
            <wp:docPr id="3" name="Pictu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06967" cy="10488296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:rsidR="0010037F" w:rsidRDefault="00DD7A4A">
      <w:pPr>
        <w:jc w:val="center"/>
        <w:sectPr w:rsidR="0010037F">
          <w:pgSz w:w="11840" w:h="16517"/>
          <w:pgMar w:top="1440" w:right="1440" w:bottom="875" w:left="1440" w:header="720" w:footer="720" w:gutter="0"/>
          <w:cols w:space="720"/>
        </w:sectPr>
      </w:pPr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40320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16496" cy="10488296"/>
            <wp:effectExtent l="0" t="0" r="8254" b="8254"/>
            <wp:wrapNone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16496" cy="10488296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:rsidR="0010037F" w:rsidRDefault="00DD7A4A">
      <w:pPr>
        <w:jc w:val="center"/>
        <w:sectPr w:rsidR="0010037F">
          <w:pgSz w:w="11840" w:h="16531"/>
          <w:pgMar w:top="1440" w:right="1440" w:bottom="875" w:left="1440" w:header="720" w:footer="720" w:gutter="0"/>
          <w:cols w:space="720"/>
        </w:sectPr>
      </w:pPr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4134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16496" cy="10497183"/>
            <wp:effectExtent l="0" t="0" r="8254" b="0"/>
            <wp:wrapNone/>
            <wp:docPr id="5" name="Picture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16496" cy="1049718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:rsidR="0010037F" w:rsidRDefault="00DD7A4A">
      <w:pPr>
        <w:jc w:val="center"/>
        <w:sectPr w:rsidR="0010037F">
          <w:pgSz w:w="11840" w:h="16531"/>
          <w:pgMar w:top="1440" w:right="1440" w:bottom="875" w:left="1440" w:header="720" w:footer="720" w:gutter="0"/>
          <w:cols w:space="720"/>
        </w:sectPr>
      </w:pPr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42368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16496" cy="10497183"/>
            <wp:effectExtent l="0" t="0" r="8254" b="0"/>
            <wp:wrapNone/>
            <wp:docPr id="6" name="Pictur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16496" cy="1049718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:rsidR="0010037F" w:rsidRDefault="00DD7A4A">
      <w:pPr>
        <w:jc w:val="center"/>
        <w:sectPr w:rsidR="0010037F">
          <w:pgSz w:w="11840" w:h="16517"/>
          <w:pgMar w:top="1440" w:right="1440" w:bottom="875" w:left="1440" w:header="720" w:footer="720" w:gutter="0"/>
          <w:cols w:space="720"/>
        </w:sectPr>
      </w:pPr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43392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16496" cy="10488296"/>
            <wp:effectExtent l="0" t="0" r="8254" b="8254"/>
            <wp:wrapNone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16496" cy="10488296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:rsidR="0010037F" w:rsidRDefault="00DD7A4A">
      <w:pPr>
        <w:jc w:val="center"/>
        <w:sectPr w:rsidR="0010037F">
          <w:pgSz w:w="11840" w:h="16531"/>
          <w:pgMar w:top="1440" w:right="1440" w:bottom="875" w:left="1440" w:header="720" w:footer="720" w:gutter="0"/>
          <w:cols w:space="720"/>
        </w:sectPr>
      </w:pPr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44416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16496" cy="10497183"/>
            <wp:effectExtent l="0" t="0" r="8254" b="0"/>
            <wp:wrapNone/>
            <wp:docPr id="8" name="Pictur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16496" cy="1049718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:rsidR="0010037F" w:rsidRDefault="00DD7A4A">
      <w:pPr>
        <w:jc w:val="center"/>
        <w:sectPr w:rsidR="0010037F">
          <w:pgSz w:w="11820" w:h="16531"/>
          <w:pgMar w:top="1440" w:right="1440" w:bottom="875" w:left="1440" w:header="720" w:footer="720" w:gutter="0"/>
          <w:cols w:space="720"/>
        </w:sectPr>
      </w:pPr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45440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06967" cy="10497183"/>
            <wp:effectExtent l="0" t="0" r="0" b="0"/>
            <wp:wrapNone/>
            <wp:docPr id="9" name="Pictur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06967" cy="1049718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:rsidR="0010037F" w:rsidRDefault="00DD7A4A">
      <w:pPr>
        <w:jc w:val="center"/>
        <w:sectPr w:rsidR="0010037F">
          <w:pgSz w:w="11820" w:h="16531"/>
          <w:pgMar w:top="1440" w:right="1440" w:bottom="875" w:left="1440" w:header="720" w:footer="720" w:gutter="0"/>
          <w:cols w:space="720"/>
        </w:sectPr>
      </w:pPr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4646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06967" cy="10497183"/>
            <wp:effectExtent l="0" t="0" r="0" b="0"/>
            <wp:wrapNone/>
            <wp:docPr id="10" name="Pictu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06967" cy="1049718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:rsidR="0010037F" w:rsidRDefault="00DD7A4A">
      <w:pPr>
        <w:jc w:val="center"/>
        <w:sectPr w:rsidR="0010037F">
          <w:pgSz w:w="11820" w:h="16531"/>
          <w:pgMar w:top="1440" w:right="1440" w:bottom="875" w:left="1440" w:header="720" w:footer="720" w:gutter="0"/>
          <w:cols w:space="720"/>
        </w:sectPr>
      </w:pPr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47488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06967" cy="10497183"/>
            <wp:effectExtent l="0" t="0" r="0" b="0"/>
            <wp:wrapNone/>
            <wp:docPr id="11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06967" cy="1049718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:rsidR="0010037F" w:rsidRDefault="0010037F">
      <w:pPr>
        <w:jc w:val="center"/>
        <w:rPr>
          <w:sz w:val="20"/>
          <w:szCs w:val="20"/>
        </w:rPr>
      </w:pPr>
    </w:p>
    <w:sectPr w:rsidR="0010037F">
      <w:pgSz w:w="11820" w:h="16546"/>
      <w:pgMar w:top="1440" w:right="1440" w:bottom="875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DD7A4A">
      <w:r>
        <w:separator/>
      </w:r>
    </w:p>
  </w:endnote>
  <w:endnote w:type="continuationSeparator" w:id="0">
    <w:p w:rsidR="00000000" w:rsidRDefault="00DD7A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DD7A4A">
      <w:r>
        <w:rPr>
          <w:color w:val="000000"/>
        </w:rPr>
        <w:separator/>
      </w:r>
    </w:p>
  </w:footnote>
  <w:footnote w:type="continuationSeparator" w:id="0">
    <w:p w:rsidR="00000000" w:rsidRDefault="00DD7A4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ttachedTemplate r:id="rId1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</w:compat>
  <w:rsids>
    <w:rsidRoot w:val="0010037F"/>
    <w:rsid w:val="0010037F"/>
    <w:rsid w:val="00DD7A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63BF81A-DC35-4E57-8AB8-26A35AE66D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pPr>
      <w:suppressAutoHyphens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Комова Анна Сергеевна</cp:lastModifiedBy>
  <cp:revision>2</cp:revision>
  <dcterms:created xsi:type="dcterms:W3CDTF">2023-01-11T11:17:00Z</dcterms:created>
  <dcterms:modified xsi:type="dcterms:W3CDTF">2023-01-11T11:17:00Z</dcterms:modified>
</cp:coreProperties>
</file>